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End w:id="0"/>
      <w:bookmarkEnd w:id="1"/>
      <w:bookmarkEnd w:id="2"/>
      <w:bookmarkEnd w:id="3"/>
      <w:r w:rsidRPr="00B94453">
        <w:rPr>
          <w:rFonts w:ascii="Ubuntu" w:hAnsi="Ubuntu"/>
          <w:color w:val="auto"/>
          <w:szCs w:val="20"/>
        </w:rPr>
        <w:t>II.</w:t>
      </w:r>
      <w:bookmarkStart w:id="5" w:name="_Toc467508835"/>
      <w:bookmarkStart w:id="6" w:name="_Toc526960088"/>
      <w:bookmarkStart w:id="7" w:name="_Toc535942680"/>
      <w:bookmarkStart w:id="8" w:name="_Toc48811577"/>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921A30" w:rsidRPr="00B94453" w:rsidRDefault="00921A30" w:rsidP="00921A30">
      <w:pPr>
        <w:spacing w:after="0"/>
        <w:jc w:val="both"/>
        <w:rPr>
          <w:rFonts w:ascii="Ubuntu" w:eastAsiaTheme="majorEastAsia" w:hAnsi="Ubuntu" w:cstheme="majorBidi"/>
          <w:b/>
          <w:bCs/>
          <w:sz w:val="20"/>
          <w:szCs w:val="20"/>
        </w:rPr>
      </w:pPr>
      <w:r w:rsidRPr="00921A30">
        <w:rPr>
          <w:rFonts w:ascii="Ubuntu" w:hAnsi="Ubuntu"/>
          <w:sz w:val="20"/>
          <w:szCs w:val="20"/>
        </w:rPr>
        <w:br w:type="page"/>
      </w:r>
    </w:p>
    <w:p w:rsidR="00124A82" w:rsidRDefault="00124A82" w:rsidP="0001083E"/>
    <w:sectPr w:rsidR="00124A82" w:rsidSect="00144CF0">
      <w:headerReference w:type="default" r:id="rId7"/>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Default="00921A30">
    <w:pPr>
      <w:pStyle w:val="Encabezado"/>
      <w:rPr>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2.75pt;height:14.2pt" o:bullet="t">
        <v:imagedata r:id="rId1" o:title="Nota"/>
      </v:shape>
    </w:pict>
  </w:numPicBullet>
  <w:numPicBullet w:numPicBulletId="1">
    <w:pict>
      <v:shape id="_x0000_i1191" type="#_x0000_t75" style="width:12.25pt;height:8.8pt" o:bullet="t">
        <v:imagedata r:id="rId2" o:title="carpeta"/>
      </v:shape>
    </w:pict>
  </w:numPicBullet>
  <w:numPicBullet w:numPicBulletId="2">
    <w:pict>
      <v:shape id="_x0000_i1192" type="#_x0000_t75" style="width:12.25pt;height:12.25pt" o:bullet="t">
        <v:imagedata r:id="rId3" o:title="_CLIP08"/>
      </v:shape>
    </w:pict>
  </w:numPicBullet>
  <w:numPicBullet w:numPicBulletId="3">
    <w:pict>
      <v:shape id="_x0000_i1193" type="#_x0000_t75" style="width:17.15pt;height:17.1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C367A"/>
    <w:rsid w:val="00256447"/>
    <w:rsid w:val="002C5A7A"/>
    <w:rsid w:val="00333546"/>
    <w:rsid w:val="00341C08"/>
    <w:rsid w:val="003533DB"/>
    <w:rsid w:val="00354C06"/>
    <w:rsid w:val="003B6BD1"/>
    <w:rsid w:val="003E7100"/>
    <w:rsid w:val="00414831"/>
    <w:rsid w:val="004706BB"/>
    <w:rsid w:val="004B34EC"/>
    <w:rsid w:val="004C3CF2"/>
    <w:rsid w:val="005B7B4F"/>
    <w:rsid w:val="005E007D"/>
    <w:rsid w:val="006230CD"/>
    <w:rsid w:val="00626811"/>
    <w:rsid w:val="00651140"/>
    <w:rsid w:val="00663546"/>
    <w:rsid w:val="00673989"/>
    <w:rsid w:val="0080239E"/>
    <w:rsid w:val="008617AB"/>
    <w:rsid w:val="00866734"/>
    <w:rsid w:val="008918B0"/>
    <w:rsid w:val="008B1A6D"/>
    <w:rsid w:val="008C2DEE"/>
    <w:rsid w:val="00921A30"/>
    <w:rsid w:val="00926A12"/>
    <w:rsid w:val="009662F9"/>
    <w:rsid w:val="00993A83"/>
    <w:rsid w:val="009B2C31"/>
    <w:rsid w:val="00A20C02"/>
    <w:rsid w:val="00A4172C"/>
    <w:rsid w:val="00C01F38"/>
    <w:rsid w:val="00CE5709"/>
    <w:rsid w:val="00D274CD"/>
    <w:rsid w:val="00DC3A5B"/>
    <w:rsid w:val="00E039C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Anexo">
    <w:name w:val="Anexo"/>
    <w:basedOn w:val="Ttulo1"/>
    <w:next w:val="Normal"/>
    <w:pPr>
      <w:numPr>
        <w:numId w:val="0"/>
      </w:numPr>
      <w:tabs>
        <w:tab w:val="num" w:pos="432"/>
      </w:tabs>
      <w:ind w:left="432" w:hanging="432"/>
    </w:pPr>
  </w:style>
  <w:style w:type="paragraph" w:customStyle="1" w:styleId="EncabezadoAzul">
    <w:name w:val="Encabezado Azul"/>
    <w:pPr>
      <w:jc w:val="right"/>
    </w:pPr>
    <w:rPr>
      <w:rFonts w:ascii="Comic Sans MS" w:hAnsi="Comic Sans MS"/>
      <w:color w:val="000080"/>
    </w:rPr>
  </w:style>
  <w:style w:type="paragraph" w:customStyle="1" w:styleId="EncabezadoGris">
    <w:name w:val="Encabezado Gris"/>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pPr>
      <w:jc w:val="center"/>
    </w:pPr>
    <w:rPr>
      <w:rFonts w:ascii="Arial Narrow" w:hAnsi="Arial Narrow"/>
      <w:bCs/>
      <w:iCs/>
      <w:color w:val="000000"/>
    </w:rPr>
  </w:style>
  <w:style w:type="paragraph" w:customStyle="1" w:styleId="Greeting">
    <w:name w:val="Greeting"/>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pPr>
      <w:spacing w:before="120" w:after="100" w:afterAutospacing="1"/>
    </w:pPr>
    <w:rPr>
      <w:rFonts w:ascii="Book Antiqua" w:hAnsi="Book Antiqua"/>
    </w:rPr>
  </w:style>
  <w:style w:type="paragraph" w:customStyle="1" w:styleId="TextoPortadaAzul">
    <w:name w:val="Texto Portada Azul"/>
    <w:next w:val="Normal"/>
    <w:pPr>
      <w:jc w:val="center"/>
    </w:pPr>
    <w:rPr>
      <w:rFonts w:ascii="Arial Narrow" w:hAnsi="Arial Narrow"/>
      <w:b/>
      <w:bCs/>
      <w:i/>
      <w:iCs/>
      <w:color w:val="333399"/>
      <w:sz w:val="36"/>
    </w:rPr>
  </w:style>
  <w:style w:type="paragraph" w:customStyle="1" w:styleId="TextoPortadaGris">
    <w:name w:val="Texto Portada Gris"/>
    <w:next w:val="Normal"/>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Pr>
      <w:color w:val="0000FF"/>
      <w:u w:val="single"/>
    </w:rPr>
  </w:style>
  <w:style w:type="paragraph" w:styleId="Encabezado">
    <w:name w:val="header"/>
    <w:basedOn w:val="Normal"/>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Pr>
      <w:sz w:val="16"/>
      <w:szCs w:val="16"/>
    </w:rPr>
  </w:style>
  <w:style w:type="paragraph" w:styleId="Textocomentario">
    <w:name w:val="annotation text"/>
    <w:basedOn w:val="Normal"/>
    <w:semiHidden/>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Pr>
      <w:b/>
      <w:bCs/>
    </w:rPr>
  </w:style>
  <w:style w:type="paragraph" w:styleId="Textodeglobo">
    <w:name w:val="Balloon Text"/>
    <w:basedOn w:val="Normal"/>
    <w:semiHidden/>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1</TotalTime>
  <Pages>2</Pages>
  <Words>187</Words>
  <Characters>1030</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cp:lastPrinted>2007-05-25T12:16:00Z</cp:lastPrinted>
  <dcterms:created xsi:type="dcterms:W3CDTF">2021-03-29T14:56:00Z</dcterms:created>
  <dcterms:modified xsi:type="dcterms:W3CDTF">2021-03-29T14:57:00Z</dcterms:modified>
</cp:coreProperties>
</file>